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020" w:rsidRPr="006374AF" w:rsidRDefault="00A00020" w:rsidP="00A00020">
      <w:pPr>
        <w:pStyle w:val="DocketNumber"/>
        <w:rPr>
          <w:bCs/>
        </w:rPr>
      </w:pPr>
      <w:r w:rsidRPr="006374AF">
        <w:t>Docket No. 42960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A00020" w:rsidTr="002056E3">
        <w:trPr>
          <w:jc w:val="center"/>
        </w:trPr>
        <w:tc>
          <w:tcPr>
            <w:tcW w:w="4493" w:type="dxa"/>
          </w:tcPr>
          <w:p w:rsidR="00A00020" w:rsidRPr="000C24B7" w:rsidRDefault="00A00020" w:rsidP="002056E3">
            <w:pPr>
              <w:pStyle w:val="StyleBoldCentered"/>
              <w:spacing w:after="0"/>
            </w:pPr>
            <w:r w:rsidRPr="000577B6">
              <w:t>APPLICATION OF AQUA UTILITIES, INC. AND AQUA TEXAS, INC. D/B/A  AQUA TEXAS FOR SALE, TRANSFER, OR MERGER OF FACILITIES AND TO AMEND CERTIFICATES OF CONVENIENCE AND NECESSITY IN CHAMBERS, JEFFERSON AND LIBERTY COUNTIES (GRAY UTILITY SERVICE SEWER SYSTEM; 37945-S)</w:t>
            </w:r>
          </w:p>
        </w:tc>
        <w:tc>
          <w:tcPr>
            <w:tcW w:w="360" w:type="dxa"/>
          </w:tcPr>
          <w:p w:rsidR="00A00020" w:rsidRPr="000C24B7" w:rsidRDefault="00A00020" w:rsidP="002056E3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A00020" w:rsidRPr="000C24B7" w:rsidRDefault="00A00020" w:rsidP="002056E3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A00020" w:rsidRPr="000C24B7" w:rsidRDefault="00A00020" w:rsidP="002056E3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A00020" w:rsidRPr="000C24B7" w:rsidRDefault="00A00020" w:rsidP="002056E3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A00020" w:rsidRPr="000C24B7" w:rsidRDefault="00A00020" w:rsidP="002056E3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A00020" w:rsidRDefault="00A00020" w:rsidP="002056E3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A00020" w:rsidRDefault="00A00020" w:rsidP="002056E3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A00020" w:rsidRDefault="00A00020" w:rsidP="002056E3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A00020" w:rsidRDefault="00A00020" w:rsidP="002056E3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A00020" w:rsidRPr="0065477A" w:rsidRDefault="00A00020" w:rsidP="002056E3">
            <w:pPr>
              <w:rPr>
                <w:rFonts w:eastAsia="SimSun"/>
                <w:b/>
                <w:bCs/>
                <w:caps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493" w:type="dxa"/>
          </w:tcPr>
          <w:p w:rsidR="00A00020" w:rsidRPr="000C24B7" w:rsidRDefault="00A00020" w:rsidP="002056E3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A00020" w:rsidRPr="000C24B7" w:rsidRDefault="00A00020" w:rsidP="002056E3">
            <w:pPr>
              <w:jc w:val="center"/>
              <w:rPr>
                <w:rFonts w:eastAsia="SimSun"/>
                <w:b/>
                <w:caps/>
              </w:rPr>
            </w:pPr>
          </w:p>
          <w:p w:rsidR="00A00020" w:rsidRPr="000C24B7" w:rsidRDefault="00A00020" w:rsidP="002056E3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>of Texas</w:t>
            </w:r>
          </w:p>
        </w:tc>
      </w:tr>
    </w:tbl>
    <w:p w:rsidR="00AB3E8F" w:rsidRDefault="00AB3E8F" w:rsidP="00AB3E8F">
      <w:pPr>
        <w:pStyle w:val="OrderTitle"/>
        <w:spacing w:before="0" w:after="0"/>
      </w:pPr>
    </w:p>
    <w:p w:rsidR="00AB3E8F" w:rsidRDefault="006D3F88" w:rsidP="00AB3E8F">
      <w:pPr>
        <w:pStyle w:val="OrderTitle"/>
        <w:spacing w:before="0" w:after="0"/>
      </w:pPr>
      <w:r w:rsidRPr="00D221AA">
        <w:t xml:space="preserve">Order No. </w:t>
      </w:r>
      <w:r w:rsidR="007D4B6C">
        <w:t>10</w:t>
      </w:r>
    </w:p>
    <w:p w:rsidR="006D3F88" w:rsidRDefault="00E13586" w:rsidP="00AB3E8F">
      <w:pPr>
        <w:pStyle w:val="OrderTitle"/>
        <w:spacing w:before="0" w:after="0"/>
        <w:rPr>
          <w:bCs/>
        </w:rPr>
      </w:pPr>
      <w:r>
        <w:rPr>
          <w:bCs/>
        </w:rPr>
        <w:t xml:space="preserve">granting </w:t>
      </w:r>
      <w:r w:rsidR="00655618">
        <w:rPr>
          <w:bCs/>
        </w:rPr>
        <w:t>MOTION FOR ENTRY OF PROTECTIVE ORDER</w:t>
      </w:r>
    </w:p>
    <w:p w:rsidR="00AB3E8F" w:rsidRPr="00D221AA" w:rsidRDefault="00AB3E8F" w:rsidP="00AB3E8F">
      <w:pPr>
        <w:pStyle w:val="OrderTitle"/>
        <w:spacing w:before="0" w:after="0"/>
        <w:rPr>
          <w:bCs/>
        </w:rPr>
      </w:pPr>
    </w:p>
    <w:p w:rsidR="004821B5" w:rsidRDefault="00A00020" w:rsidP="000D496A">
      <w:pPr>
        <w:pStyle w:val="BodyTextIndented"/>
      </w:pPr>
      <w:r>
        <w:t>On June 4, 2014, Aqua Utilities, Inc. and Aqua Texas, Inc. d/b/a Aqua Texas (</w:t>
      </w:r>
      <w:r w:rsidR="00221D7C">
        <w:t>collectively, Applicants</w:t>
      </w:r>
      <w:r>
        <w:t>) filed an application for sale, transfer or merger and amendment of a Certificate of Convenience and Necessity in Chambers, Jefferson and Liberty Counties</w:t>
      </w:r>
      <w:r w:rsidR="004821B5">
        <w:t xml:space="preserve">. </w:t>
      </w:r>
    </w:p>
    <w:p w:rsidR="00CB1175" w:rsidRDefault="00E13586" w:rsidP="00CB1175">
      <w:pPr>
        <w:pStyle w:val="BodyTextIndented"/>
        <w:spacing w:before="0"/>
      </w:pPr>
      <w:r>
        <w:t xml:space="preserve">On </w:t>
      </w:r>
      <w:r w:rsidR="00A00020">
        <w:t xml:space="preserve">October </w:t>
      </w:r>
      <w:r w:rsidR="00221D7C">
        <w:t>2</w:t>
      </w:r>
      <w:r w:rsidR="004821B5">
        <w:t>, 2015</w:t>
      </w:r>
      <w:r w:rsidR="005C43BC">
        <w:t>,</w:t>
      </w:r>
      <w:r w:rsidR="00C339D7" w:rsidRPr="00C339D7">
        <w:t xml:space="preserve"> </w:t>
      </w:r>
      <w:r w:rsidR="00221D7C">
        <w:t>Applicants</w:t>
      </w:r>
      <w:r w:rsidR="00CB1175">
        <w:t xml:space="preserve"> filed a motion for entry of </w:t>
      </w:r>
      <w:r w:rsidR="00EC0953">
        <w:t xml:space="preserve">a </w:t>
      </w:r>
      <w:r w:rsidR="00CB1175">
        <w:t xml:space="preserve">protective order to protect </w:t>
      </w:r>
      <w:r w:rsidR="00221D7C">
        <w:t>their</w:t>
      </w:r>
      <w:r w:rsidR="00CB1175">
        <w:t xml:space="preserve"> interests </w:t>
      </w:r>
      <w:r w:rsidR="00EC0953">
        <w:t>following</w:t>
      </w:r>
      <w:r w:rsidR="00CB1175">
        <w:t xml:space="preserve"> the provision of confidential and highly sensitive materials in this docket.  </w:t>
      </w:r>
    </w:p>
    <w:p w:rsidR="00CB1175" w:rsidRPr="00590925" w:rsidRDefault="00CB1175" w:rsidP="00CB1175">
      <w:pPr>
        <w:pStyle w:val="BodyTextIndented"/>
        <w:spacing w:before="0"/>
      </w:pPr>
      <w:r>
        <w:t xml:space="preserve">The motion is granted.  </w:t>
      </w:r>
      <w:r w:rsidRPr="00590925">
        <w:t>The standard protective order attached to this Order shall govern the use of confidential materials in this docket.</w:t>
      </w:r>
    </w:p>
    <w:p w:rsidR="00E13586" w:rsidRDefault="00E13586" w:rsidP="00E13586">
      <w:pPr>
        <w:pStyle w:val="BodyTextIndented"/>
      </w:pPr>
    </w:p>
    <w:p w:rsidR="0011564F" w:rsidRPr="00E13586" w:rsidRDefault="0011564F" w:rsidP="00E13586">
      <w:pPr>
        <w:pStyle w:val="BodyTextIndented"/>
        <w:rPr>
          <w:b/>
        </w:rPr>
      </w:pPr>
      <w:r w:rsidRPr="00E13586">
        <w:rPr>
          <w:b/>
        </w:rPr>
        <w:t xml:space="preserve">SIGNED AT AUSTIN, TEXAS the ______ day of </w:t>
      </w:r>
      <w:r w:rsidR="00A00020">
        <w:rPr>
          <w:b/>
        </w:rPr>
        <w:t>October</w:t>
      </w:r>
      <w:r w:rsidR="009A4C51">
        <w:rPr>
          <w:b/>
        </w:rPr>
        <w:t xml:space="preserve"> 2015</w:t>
      </w:r>
      <w:r w:rsidRPr="00E13586">
        <w:rPr>
          <w:b/>
        </w:rPr>
        <w:t>.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11564F" w:rsidRPr="000C24B7" w:rsidTr="001634C6">
        <w:trPr>
          <w:cantSplit/>
          <w:jc w:val="right"/>
        </w:trPr>
        <w:tc>
          <w:tcPr>
            <w:tcW w:w="0" w:type="auto"/>
          </w:tcPr>
          <w:p w:rsidR="0011564F" w:rsidRPr="000C24B7" w:rsidRDefault="0011564F" w:rsidP="001634C6">
            <w:pPr>
              <w:keepNext/>
              <w:rPr>
                <w:rFonts w:eastAsia="SimSun"/>
                <w:b/>
              </w:rPr>
            </w:pPr>
            <w:r w:rsidRPr="000C24B7">
              <w:rPr>
                <w:rFonts w:eastAsia="SimSun"/>
                <w:b/>
              </w:rPr>
              <w:t>PUBLIC UTILITY COMMISSION OF TEXAS</w:t>
            </w:r>
          </w:p>
        </w:tc>
      </w:tr>
      <w:tr w:rsidR="0011564F" w:rsidTr="001634C6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:rsidR="0011564F" w:rsidRPr="000C24B7" w:rsidRDefault="0011564F" w:rsidP="001634C6">
            <w:pPr>
              <w:keepNext/>
              <w:rPr>
                <w:rFonts w:eastAsia="SimSun"/>
              </w:rPr>
            </w:pPr>
          </w:p>
          <w:p w:rsidR="0011564F" w:rsidRPr="000C24B7" w:rsidRDefault="0011564F" w:rsidP="001634C6">
            <w:pPr>
              <w:keepNext/>
              <w:rPr>
                <w:rFonts w:eastAsia="SimSun"/>
              </w:rPr>
            </w:pPr>
          </w:p>
          <w:p w:rsidR="0011564F" w:rsidRPr="000C24B7" w:rsidRDefault="0011564F" w:rsidP="001634C6">
            <w:pPr>
              <w:keepNext/>
              <w:rPr>
                <w:rFonts w:eastAsia="SimSun"/>
              </w:rPr>
            </w:pPr>
          </w:p>
        </w:tc>
      </w:tr>
      <w:tr w:rsidR="0011564F" w:rsidTr="001634C6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:rsidR="0011564F" w:rsidRDefault="00A00020" w:rsidP="001634C6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SUSAN E. GOODSON</w:t>
            </w:r>
          </w:p>
          <w:p w:rsidR="00126402" w:rsidRPr="000C24B7" w:rsidRDefault="0016466B" w:rsidP="001634C6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ADMINISTRATIVE LAW JUDGE</w:t>
            </w:r>
          </w:p>
        </w:tc>
      </w:tr>
    </w:tbl>
    <w:p w:rsidR="0011564F" w:rsidRDefault="0011564F" w:rsidP="0011564F">
      <w:pPr>
        <w:pStyle w:val="FilePath"/>
      </w:pPr>
    </w:p>
    <w:p w:rsidR="0011564F" w:rsidRDefault="00221D7C" w:rsidP="0011564F">
      <w:pPr>
        <w:pStyle w:val="FilePath"/>
      </w:pPr>
      <w:r>
        <w:fldChar w:fldCharType="begin"/>
      </w:r>
      <w:r>
        <w:instrText xml:space="preserve"> FILENAME  \p  \* MERGEFORMAT </w:instrText>
      </w:r>
      <w:r>
        <w:fldChar w:fldCharType="separate"/>
      </w:r>
      <w:r w:rsidRPr="00221D7C">
        <w:rPr>
          <w:noProof/>
          <w:szCs w:val="16"/>
        </w:rPr>
        <w:t>Q</w:t>
      </w:r>
      <w:r>
        <w:rPr>
          <w:noProof/>
        </w:rPr>
        <w:t>:\CADM\Docket Management\Water\STM\42XXX\42960-10prot order.docx</w:t>
      </w:r>
      <w:r>
        <w:rPr>
          <w:noProof/>
        </w:rPr>
        <w:fldChar w:fldCharType="end"/>
      </w:r>
      <w:bookmarkStart w:id="0" w:name="_GoBack"/>
      <w:bookmarkEnd w:id="0"/>
    </w:p>
    <w:sectPr w:rsidR="0011564F" w:rsidSect="000D496A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4C6" w:rsidRDefault="001634C6">
      <w:r>
        <w:separator/>
      </w:r>
    </w:p>
  </w:endnote>
  <w:endnote w:type="continuationSeparator" w:id="0">
    <w:p w:rsidR="001634C6" w:rsidRDefault="00163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4C6" w:rsidRDefault="001634C6">
      <w:r>
        <w:separator/>
      </w:r>
    </w:p>
  </w:footnote>
  <w:footnote w:type="continuationSeparator" w:id="0">
    <w:p w:rsidR="001634C6" w:rsidRDefault="001634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4C6" w:rsidRPr="001F1BEB" w:rsidRDefault="001634C6" w:rsidP="000D496A">
    <w:pPr>
      <w:pStyle w:val="Header"/>
      <w:rPr>
        <w:b/>
      </w:rPr>
    </w:pPr>
    <w:r>
      <w:rPr>
        <w:b/>
      </w:rPr>
      <w:t>Docket No. _____</w:t>
    </w:r>
    <w:r w:rsidRPr="001F1BEB">
      <w:rPr>
        <w:b/>
      </w:rPr>
      <w:tab/>
    </w:r>
    <w:r>
      <w:rPr>
        <w:b/>
      </w:rPr>
      <w:t>Order No. __</w:t>
    </w:r>
    <w:r w:rsidRPr="001F1BEB">
      <w:rPr>
        <w:b/>
      </w:rPr>
      <w:tab/>
      <w:t xml:space="preserve">Page </w:t>
    </w:r>
    <w:r w:rsidRPr="001F1BEB">
      <w:rPr>
        <w:b/>
      </w:rPr>
      <w:fldChar w:fldCharType="begin"/>
    </w:r>
    <w:r w:rsidRPr="001F1BEB">
      <w:rPr>
        <w:b/>
      </w:rPr>
      <w:instrText xml:space="preserve"> PAGE </w:instrText>
    </w:r>
    <w:r w:rsidRPr="001F1BEB">
      <w:rPr>
        <w:b/>
      </w:rPr>
      <w:fldChar w:fldCharType="separate"/>
    </w:r>
    <w:r w:rsidR="004821B5">
      <w:rPr>
        <w:b/>
        <w:noProof/>
      </w:rPr>
      <w:t>2</w:t>
    </w:r>
    <w:r w:rsidRPr="001F1BEB">
      <w:rPr>
        <w:b/>
      </w:rPr>
      <w:fldChar w:fldCharType="end"/>
    </w:r>
    <w:r w:rsidRPr="001F1BEB">
      <w:rPr>
        <w:b/>
      </w:rPr>
      <w:t xml:space="preserve"> of </w:t>
    </w:r>
    <w:r w:rsidRPr="001F1BEB">
      <w:rPr>
        <w:b/>
      </w:rPr>
      <w:fldChar w:fldCharType="begin"/>
    </w:r>
    <w:r w:rsidRPr="001F1BEB">
      <w:rPr>
        <w:b/>
      </w:rPr>
      <w:instrText xml:space="preserve"> NUMPAGES </w:instrText>
    </w:r>
    <w:r w:rsidRPr="001F1BEB">
      <w:rPr>
        <w:b/>
      </w:rPr>
      <w:fldChar w:fldCharType="separate"/>
    </w:r>
    <w:r w:rsidR="00A00020">
      <w:rPr>
        <w:b/>
        <w:noProof/>
      </w:rPr>
      <w:t>1</w:t>
    </w:r>
    <w:r w:rsidRPr="001F1BEB">
      <w:rPr>
        <w:b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DF03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024B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947E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E2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CA3F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403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5A2C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2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0C9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76CD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985B33"/>
    <w:multiLevelType w:val="multilevel"/>
    <w:tmpl w:val="4F3AC2C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1" w15:restartNumberingAfterBreak="0">
    <w:nsid w:val="0E8B2336"/>
    <w:multiLevelType w:val="multilevel"/>
    <w:tmpl w:val="A358D4E8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2" w15:restartNumberingAfterBreak="0">
    <w:nsid w:val="177226D6"/>
    <w:multiLevelType w:val="multilevel"/>
    <w:tmpl w:val="7406886C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3" w15:restartNumberingAfterBreak="0">
    <w:nsid w:val="18576677"/>
    <w:multiLevelType w:val="multilevel"/>
    <w:tmpl w:val="F176D472"/>
    <w:lvl w:ilvl="0">
      <w:start w:val="1"/>
      <w:numFmt w:val="upperRoman"/>
      <w:lvlText w:val="%1."/>
      <w:lvlJc w:val="left"/>
      <w:pPr>
        <w:tabs>
          <w:tab w:val="num" w:pos="-288"/>
        </w:tabs>
        <w:ind w:left="432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pStyle w:val="OrderHeading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1A240B33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1A501CD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1DA6293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F7D393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9" w15:restartNumberingAfterBreak="0">
    <w:nsid w:val="23C02C2E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0" w15:restartNumberingAfterBreak="0">
    <w:nsid w:val="275652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912651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AF76EEB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3" w15:restartNumberingAfterBreak="0">
    <w:nsid w:val="2B5C28D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CAA31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04B5C12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6" w15:restartNumberingAfterBreak="0">
    <w:nsid w:val="3AA17CFD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7" w15:restartNumberingAfterBreak="0">
    <w:nsid w:val="41035CAC"/>
    <w:multiLevelType w:val="multilevel"/>
    <w:tmpl w:val="4E5C989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8" w15:restartNumberingAfterBreak="0">
    <w:nsid w:val="44164343"/>
    <w:multiLevelType w:val="multilevel"/>
    <w:tmpl w:val="F22C4A7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9" w15:restartNumberingAfterBreak="0">
    <w:nsid w:val="4BAB33AA"/>
    <w:multiLevelType w:val="multilevel"/>
    <w:tmpl w:val="AD401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9B6F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501511E"/>
    <w:multiLevelType w:val="multilevel"/>
    <w:tmpl w:val="F4726EB6"/>
    <w:lvl w:ilvl="0">
      <w:start w:val="1"/>
      <w:numFmt w:val="upperRoman"/>
      <w:suff w:val="space"/>
      <w:lvlText w:val="%1."/>
      <w:lvlJc w:val="left"/>
      <w:pPr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2" w15:restartNumberingAfterBreak="0">
    <w:nsid w:val="5F601F29"/>
    <w:multiLevelType w:val="hybridMultilevel"/>
    <w:tmpl w:val="881E5114"/>
    <w:lvl w:ilvl="0" w:tplc="3CEA5782">
      <w:start w:val="1"/>
      <w:numFmt w:val="decimal"/>
      <w:pStyle w:val="Numbered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F61F4C"/>
    <w:multiLevelType w:val="multilevel"/>
    <w:tmpl w:val="028E4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4" w15:restartNumberingAfterBreak="0">
    <w:nsid w:val="643B70F2"/>
    <w:multiLevelType w:val="multilevel"/>
    <w:tmpl w:val="19EE0DD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5" w15:restartNumberingAfterBreak="0">
    <w:nsid w:val="713F5140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6" w15:restartNumberingAfterBreak="0">
    <w:nsid w:val="7F2E608E"/>
    <w:multiLevelType w:val="multilevel"/>
    <w:tmpl w:val="85D48F8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7" w15:restartNumberingAfterBreak="0">
    <w:nsid w:val="7F58153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FCE6537"/>
    <w:multiLevelType w:val="multilevel"/>
    <w:tmpl w:val="8B82A0E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2"/>
  </w:num>
  <w:num w:numId="12">
    <w:abstractNumId w:val="33"/>
  </w:num>
  <w:num w:numId="13">
    <w:abstractNumId w:val="31"/>
  </w:num>
  <w:num w:numId="14">
    <w:abstractNumId w:val="12"/>
  </w:num>
  <w:num w:numId="15">
    <w:abstractNumId w:val="13"/>
  </w:num>
  <w:num w:numId="16">
    <w:abstractNumId w:val="10"/>
  </w:num>
  <w:num w:numId="17">
    <w:abstractNumId w:val="23"/>
  </w:num>
  <w:num w:numId="18">
    <w:abstractNumId w:val="36"/>
  </w:num>
  <w:num w:numId="19">
    <w:abstractNumId w:val="37"/>
  </w:num>
  <w:num w:numId="20">
    <w:abstractNumId w:val="38"/>
  </w:num>
  <w:num w:numId="21">
    <w:abstractNumId w:val="17"/>
  </w:num>
  <w:num w:numId="22">
    <w:abstractNumId w:val="27"/>
  </w:num>
  <w:num w:numId="23">
    <w:abstractNumId w:val="28"/>
  </w:num>
  <w:num w:numId="24">
    <w:abstractNumId w:val="18"/>
  </w:num>
  <w:num w:numId="25">
    <w:abstractNumId w:val="19"/>
  </w:num>
  <w:num w:numId="26">
    <w:abstractNumId w:val="11"/>
  </w:num>
  <w:num w:numId="27">
    <w:abstractNumId w:val="34"/>
  </w:num>
  <w:num w:numId="28">
    <w:abstractNumId w:val="25"/>
  </w:num>
  <w:num w:numId="29">
    <w:abstractNumId w:val="35"/>
  </w:num>
  <w:num w:numId="30">
    <w:abstractNumId w:val="26"/>
  </w:num>
  <w:num w:numId="31">
    <w:abstractNumId w:val="22"/>
  </w:num>
  <w:num w:numId="32">
    <w:abstractNumId w:val="29"/>
  </w:num>
  <w:num w:numId="33">
    <w:abstractNumId w:val="15"/>
  </w:num>
  <w:num w:numId="34">
    <w:abstractNumId w:val="30"/>
  </w:num>
  <w:num w:numId="35">
    <w:abstractNumId w:val="14"/>
  </w:num>
  <w:num w:numId="36">
    <w:abstractNumId w:val="24"/>
  </w:num>
  <w:num w:numId="37">
    <w:abstractNumId w:val="20"/>
  </w:num>
  <w:num w:numId="38">
    <w:abstractNumId w:val="16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82"/>
    <w:rsid w:val="00007A5B"/>
    <w:rsid w:val="00026F35"/>
    <w:rsid w:val="000443FE"/>
    <w:rsid w:val="00051650"/>
    <w:rsid w:val="000545D3"/>
    <w:rsid w:val="00072417"/>
    <w:rsid w:val="00082884"/>
    <w:rsid w:val="0008715E"/>
    <w:rsid w:val="00092A03"/>
    <w:rsid w:val="000B26B3"/>
    <w:rsid w:val="000C24B7"/>
    <w:rsid w:val="000C4A07"/>
    <w:rsid w:val="000D38C6"/>
    <w:rsid w:val="000D496A"/>
    <w:rsid w:val="000E7F43"/>
    <w:rsid w:val="000F1323"/>
    <w:rsid w:val="00107A47"/>
    <w:rsid w:val="0011564F"/>
    <w:rsid w:val="00126402"/>
    <w:rsid w:val="00133B0C"/>
    <w:rsid w:val="001575D9"/>
    <w:rsid w:val="001634C6"/>
    <w:rsid w:val="00163707"/>
    <w:rsid w:val="0016377D"/>
    <w:rsid w:val="0016466B"/>
    <w:rsid w:val="001660D1"/>
    <w:rsid w:val="001845E3"/>
    <w:rsid w:val="001910CF"/>
    <w:rsid w:val="00194537"/>
    <w:rsid w:val="001A6ABF"/>
    <w:rsid w:val="001A717E"/>
    <w:rsid w:val="001E54E3"/>
    <w:rsid w:val="001E7088"/>
    <w:rsid w:val="00206533"/>
    <w:rsid w:val="00221D7C"/>
    <w:rsid w:val="00226FF0"/>
    <w:rsid w:val="00241765"/>
    <w:rsid w:val="00246C70"/>
    <w:rsid w:val="00275CB3"/>
    <w:rsid w:val="00280C36"/>
    <w:rsid w:val="00284B40"/>
    <w:rsid w:val="002926AC"/>
    <w:rsid w:val="002A3885"/>
    <w:rsid w:val="002A7705"/>
    <w:rsid w:val="002E2749"/>
    <w:rsid w:val="002F5926"/>
    <w:rsid w:val="003054C7"/>
    <w:rsid w:val="0032598F"/>
    <w:rsid w:val="003277EF"/>
    <w:rsid w:val="0033597A"/>
    <w:rsid w:val="00342314"/>
    <w:rsid w:val="00364772"/>
    <w:rsid w:val="00367694"/>
    <w:rsid w:val="00373BE6"/>
    <w:rsid w:val="00386AA9"/>
    <w:rsid w:val="003A389D"/>
    <w:rsid w:val="003A414E"/>
    <w:rsid w:val="003A581B"/>
    <w:rsid w:val="003B2D27"/>
    <w:rsid w:val="003C5E49"/>
    <w:rsid w:val="003F6D99"/>
    <w:rsid w:val="00402636"/>
    <w:rsid w:val="00412FA5"/>
    <w:rsid w:val="00415DAF"/>
    <w:rsid w:val="004325D0"/>
    <w:rsid w:val="00440E38"/>
    <w:rsid w:val="004821B5"/>
    <w:rsid w:val="00483C03"/>
    <w:rsid w:val="004A26B0"/>
    <w:rsid w:val="004B7106"/>
    <w:rsid w:val="004B7DAE"/>
    <w:rsid w:val="005053DB"/>
    <w:rsid w:val="00512B1F"/>
    <w:rsid w:val="00517608"/>
    <w:rsid w:val="00520682"/>
    <w:rsid w:val="005445ED"/>
    <w:rsid w:val="00561BC0"/>
    <w:rsid w:val="00562CF2"/>
    <w:rsid w:val="00573F1D"/>
    <w:rsid w:val="00581DB7"/>
    <w:rsid w:val="00582DED"/>
    <w:rsid w:val="00584CF8"/>
    <w:rsid w:val="0059378B"/>
    <w:rsid w:val="005954DA"/>
    <w:rsid w:val="005A1F0F"/>
    <w:rsid w:val="005B3A93"/>
    <w:rsid w:val="005B43A8"/>
    <w:rsid w:val="005C39B7"/>
    <w:rsid w:val="005C43BC"/>
    <w:rsid w:val="005C724F"/>
    <w:rsid w:val="00637CB9"/>
    <w:rsid w:val="00644AC6"/>
    <w:rsid w:val="00655618"/>
    <w:rsid w:val="00667782"/>
    <w:rsid w:val="0067117D"/>
    <w:rsid w:val="006829B0"/>
    <w:rsid w:val="00691DC5"/>
    <w:rsid w:val="0069248E"/>
    <w:rsid w:val="006939E7"/>
    <w:rsid w:val="006A690E"/>
    <w:rsid w:val="006C4402"/>
    <w:rsid w:val="006C534B"/>
    <w:rsid w:val="006D3F88"/>
    <w:rsid w:val="006D7618"/>
    <w:rsid w:val="007211BD"/>
    <w:rsid w:val="00745C2B"/>
    <w:rsid w:val="00745E77"/>
    <w:rsid w:val="0077282D"/>
    <w:rsid w:val="00781266"/>
    <w:rsid w:val="00783C43"/>
    <w:rsid w:val="00786C7B"/>
    <w:rsid w:val="00790797"/>
    <w:rsid w:val="007A35B5"/>
    <w:rsid w:val="007A411D"/>
    <w:rsid w:val="007A7B59"/>
    <w:rsid w:val="007B72EF"/>
    <w:rsid w:val="007C5EE5"/>
    <w:rsid w:val="007D325C"/>
    <w:rsid w:val="007D4B6C"/>
    <w:rsid w:val="007E07E1"/>
    <w:rsid w:val="007E20F2"/>
    <w:rsid w:val="007E5503"/>
    <w:rsid w:val="007E706F"/>
    <w:rsid w:val="007F2928"/>
    <w:rsid w:val="008117B5"/>
    <w:rsid w:val="008274C0"/>
    <w:rsid w:val="008407B2"/>
    <w:rsid w:val="00851BB9"/>
    <w:rsid w:val="008569DA"/>
    <w:rsid w:val="008908E8"/>
    <w:rsid w:val="008970E9"/>
    <w:rsid w:val="008B0DA0"/>
    <w:rsid w:val="008C3521"/>
    <w:rsid w:val="008C634D"/>
    <w:rsid w:val="008D3269"/>
    <w:rsid w:val="008D3B10"/>
    <w:rsid w:val="008E7F58"/>
    <w:rsid w:val="008F33A9"/>
    <w:rsid w:val="00906C96"/>
    <w:rsid w:val="009071D1"/>
    <w:rsid w:val="00911D1F"/>
    <w:rsid w:val="00913B2D"/>
    <w:rsid w:val="00942206"/>
    <w:rsid w:val="00942340"/>
    <w:rsid w:val="00955E16"/>
    <w:rsid w:val="00956CD3"/>
    <w:rsid w:val="0097191A"/>
    <w:rsid w:val="00992F7F"/>
    <w:rsid w:val="00993C2A"/>
    <w:rsid w:val="009957F3"/>
    <w:rsid w:val="00997876"/>
    <w:rsid w:val="009A4C51"/>
    <w:rsid w:val="009C44A3"/>
    <w:rsid w:val="009D30B5"/>
    <w:rsid w:val="009D57B0"/>
    <w:rsid w:val="009E5240"/>
    <w:rsid w:val="009F25EA"/>
    <w:rsid w:val="009F4606"/>
    <w:rsid w:val="009F4E7E"/>
    <w:rsid w:val="00A00020"/>
    <w:rsid w:val="00A001FF"/>
    <w:rsid w:val="00A132A6"/>
    <w:rsid w:val="00A14EE3"/>
    <w:rsid w:val="00A31508"/>
    <w:rsid w:val="00A70A9E"/>
    <w:rsid w:val="00A722BE"/>
    <w:rsid w:val="00A72B54"/>
    <w:rsid w:val="00A812BE"/>
    <w:rsid w:val="00A82CEB"/>
    <w:rsid w:val="00A90502"/>
    <w:rsid w:val="00AA68FF"/>
    <w:rsid w:val="00AB09D7"/>
    <w:rsid w:val="00AB1551"/>
    <w:rsid w:val="00AB3E8F"/>
    <w:rsid w:val="00B1048D"/>
    <w:rsid w:val="00B14829"/>
    <w:rsid w:val="00B1530E"/>
    <w:rsid w:val="00B267CF"/>
    <w:rsid w:val="00B275BF"/>
    <w:rsid w:val="00B3251E"/>
    <w:rsid w:val="00B34940"/>
    <w:rsid w:val="00B373FD"/>
    <w:rsid w:val="00B37D61"/>
    <w:rsid w:val="00B62D15"/>
    <w:rsid w:val="00B644C3"/>
    <w:rsid w:val="00B9345E"/>
    <w:rsid w:val="00BB21B9"/>
    <w:rsid w:val="00BD23B1"/>
    <w:rsid w:val="00BD7F14"/>
    <w:rsid w:val="00BF6156"/>
    <w:rsid w:val="00C132AA"/>
    <w:rsid w:val="00C1450D"/>
    <w:rsid w:val="00C15B74"/>
    <w:rsid w:val="00C339D7"/>
    <w:rsid w:val="00C34DF6"/>
    <w:rsid w:val="00C41024"/>
    <w:rsid w:val="00C56D42"/>
    <w:rsid w:val="00C60DD8"/>
    <w:rsid w:val="00CB1175"/>
    <w:rsid w:val="00CB3541"/>
    <w:rsid w:val="00CD0CDF"/>
    <w:rsid w:val="00CE3A22"/>
    <w:rsid w:val="00CE7556"/>
    <w:rsid w:val="00CF61E8"/>
    <w:rsid w:val="00D05760"/>
    <w:rsid w:val="00D221AA"/>
    <w:rsid w:val="00D23C91"/>
    <w:rsid w:val="00D42757"/>
    <w:rsid w:val="00D46759"/>
    <w:rsid w:val="00D46BAF"/>
    <w:rsid w:val="00D51BA6"/>
    <w:rsid w:val="00D616A5"/>
    <w:rsid w:val="00D65D4A"/>
    <w:rsid w:val="00D80F93"/>
    <w:rsid w:val="00D9031F"/>
    <w:rsid w:val="00DA624C"/>
    <w:rsid w:val="00DE0FD1"/>
    <w:rsid w:val="00DF581E"/>
    <w:rsid w:val="00E0035C"/>
    <w:rsid w:val="00E017F5"/>
    <w:rsid w:val="00E13586"/>
    <w:rsid w:val="00E25569"/>
    <w:rsid w:val="00E26D9E"/>
    <w:rsid w:val="00E373DE"/>
    <w:rsid w:val="00E44670"/>
    <w:rsid w:val="00E46984"/>
    <w:rsid w:val="00E47E3B"/>
    <w:rsid w:val="00E70CC3"/>
    <w:rsid w:val="00E929D2"/>
    <w:rsid w:val="00E93A6C"/>
    <w:rsid w:val="00EA11C8"/>
    <w:rsid w:val="00EB0B90"/>
    <w:rsid w:val="00EB2779"/>
    <w:rsid w:val="00EB4948"/>
    <w:rsid w:val="00EC0953"/>
    <w:rsid w:val="00EC7C7B"/>
    <w:rsid w:val="00EF50D3"/>
    <w:rsid w:val="00EF54A0"/>
    <w:rsid w:val="00F07B61"/>
    <w:rsid w:val="00F1402A"/>
    <w:rsid w:val="00F271E9"/>
    <w:rsid w:val="00F3543F"/>
    <w:rsid w:val="00F35E1D"/>
    <w:rsid w:val="00F43A5A"/>
    <w:rsid w:val="00F51223"/>
    <w:rsid w:val="00F52BE8"/>
    <w:rsid w:val="00F530D8"/>
    <w:rsid w:val="00F712CC"/>
    <w:rsid w:val="00F85DC4"/>
    <w:rsid w:val="00FC33DB"/>
    <w:rsid w:val="00FD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486D62A-6D59-43FD-B5B8-BCF5CC8AB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41765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rsid w:val="00C56D42"/>
    <w:pPr>
      <w:keepNext/>
      <w:numPr>
        <w:numId w:val="35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semiHidden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BF6156"/>
    <w:pPr>
      <w:spacing w:before="12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F615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F712CC"/>
    <w:pPr>
      <w:numPr>
        <w:numId w:val="11"/>
      </w:numPr>
      <w:tabs>
        <w:tab w:val="clear" w:pos="720"/>
      </w:tabs>
    </w:pPr>
  </w:style>
  <w:style w:type="paragraph" w:customStyle="1" w:styleId="OrderHeading1">
    <w:name w:val="Order Heading 1"/>
    <w:qFormat/>
    <w:rsid w:val="005B3A93"/>
    <w:pPr>
      <w:keepNext/>
      <w:keepLines/>
      <w:numPr>
        <w:numId w:val="24"/>
      </w:numPr>
      <w:tabs>
        <w:tab w:val="clear" w:pos="0"/>
      </w:tabs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5B3A93"/>
    <w:pPr>
      <w:numPr>
        <w:ilvl w:val="1"/>
        <w:numId w:val="15"/>
      </w:numPr>
      <w:tabs>
        <w:tab w:val="clear" w:pos="0"/>
      </w:tabs>
      <w:spacing w:before="360"/>
      <w:outlineLvl w:val="1"/>
    </w:pPr>
  </w:style>
  <w:style w:type="paragraph" w:customStyle="1" w:styleId="OrderHeading3">
    <w:name w:val="Order Heading 3"/>
    <w:basedOn w:val="OrderHeading1"/>
    <w:qFormat/>
    <w:rsid w:val="00AB09D7"/>
    <w:pPr>
      <w:numPr>
        <w:ilvl w:val="2"/>
      </w:numPr>
      <w:tabs>
        <w:tab w:val="clear" w:pos="0"/>
      </w:tabs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B09D7"/>
    <w:pPr>
      <w:numPr>
        <w:ilvl w:val="3"/>
      </w:numPr>
      <w:tabs>
        <w:tab w:val="clear" w:pos="0"/>
      </w:tabs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B09D7"/>
    <w:pPr>
      <w:numPr>
        <w:ilvl w:val="4"/>
      </w:numPr>
      <w:tabs>
        <w:tab w:val="clear" w:pos="0"/>
      </w:tabs>
      <w:spacing w:before="240" w:after="60"/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36"/>
      </w:numPr>
    </w:pPr>
  </w:style>
  <w:style w:type="numbering" w:styleId="1ai">
    <w:name w:val="Outline List 1"/>
    <w:basedOn w:val="NoList"/>
    <w:semiHidden/>
    <w:rsid w:val="00955E16"/>
    <w:pPr>
      <w:numPr>
        <w:numId w:val="37"/>
      </w:numPr>
    </w:pPr>
  </w:style>
  <w:style w:type="numbering" w:styleId="ArticleSection">
    <w:name w:val="Outline List 3"/>
    <w:basedOn w:val="NoList"/>
    <w:semiHidden/>
    <w:rsid w:val="00955E16"/>
    <w:pPr>
      <w:numPr>
        <w:numId w:val="38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semiHidden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semiHidden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qFormat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rsid w:val="00B3251E"/>
    <w:rPr>
      <w:vertAlign w:val="superscript"/>
    </w:rPr>
  </w:style>
  <w:style w:type="paragraph" w:styleId="FootnoteText">
    <w:name w:val="footnote text"/>
    <w:basedOn w:val="Normal"/>
    <w:link w:val="FootnoteTextChar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84CF8"/>
    <w:pPr>
      <w:spacing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FindingHeading">
    <w:name w:val="Finding Heading"/>
    <w:basedOn w:val="BodyTextUnindented"/>
    <w:link w:val="FindingHeadingChar"/>
    <w:qFormat/>
    <w:rsid w:val="00B275BF"/>
    <w:pPr>
      <w:keepNext/>
      <w:keepLines/>
      <w:spacing w:before="240" w:after="60" w:line="240" w:lineRule="auto"/>
    </w:pPr>
    <w:rPr>
      <w:b/>
      <w:i/>
      <w:u w:val="single"/>
    </w:rPr>
  </w:style>
  <w:style w:type="character" w:customStyle="1" w:styleId="FindingHeadingChar">
    <w:name w:val="Finding Heading Char"/>
    <w:basedOn w:val="DefaultParagraphFont"/>
    <w:link w:val="FindingHeading"/>
    <w:rsid w:val="00B275BF"/>
    <w:rPr>
      <w:rFonts w:eastAsia="SimSun"/>
      <w:b/>
      <w:i/>
      <w:sz w:val="24"/>
      <w:szCs w:val="24"/>
      <w:u w:val="single"/>
      <w:lang w:eastAsia="zh-CN"/>
    </w:rPr>
  </w:style>
  <w:style w:type="paragraph" w:customStyle="1" w:styleId="DocketNumber">
    <w:name w:val="Docket Number"/>
    <w:basedOn w:val="Title"/>
    <w:link w:val="DocketNumberChar"/>
    <w:qFormat/>
    <w:rsid w:val="008908E8"/>
    <w:pPr>
      <w:spacing w:before="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paragraph" w:customStyle="1" w:styleId="OrderTitle">
    <w:name w:val="Order Title"/>
    <w:basedOn w:val="Title"/>
    <w:link w:val="OrderTitleChar"/>
    <w:qFormat/>
    <w:rsid w:val="00241765"/>
    <w:pPr>
      <w:spacing w:before="48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41765"/>
    <w:rPr>
      <w:rFonts w:ascii="Arial" w:hAnsi="Arial" w:cs="Arial"/>
      <w:b/>
      <w:bCs/>
      <w:kern w:val="28"/>
      <w:sz w:val="32"/>
      <w:szCs w:val="32"/>
      <w:lang w:eastAsia="zh-TW"/>
    </w:rPr>
  </w:style>
  <w:style w:type="character" w:customStyle="1" w:styleId="DocketNumberChar">
    <w:name w:val="Docket Number Char"/>
    <w:basedOn w:val="TitleChar"/>
    <w:link w:val="DocketNumber"/>
    <w:rsid w:val="008908E8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paragraph" w:customStyle="1" w:styleId="SignatureBlockDate">
    <w:name w:val="Signature Block Date"/>
    <w:basedOn w:val="BodyTextIndented"/>
    <w:link w:val="SignatureBlockDateChar"/>
    <w:qFormat/>
    <w:rsid w:val="009F4606"/>
    <w:pPr>
      <w:keepNext/>
      <w:keepLines/>
      <w:spacing w:before="480" w:after="480" w:line="240" w:lineRule="auto"/>
    </w:pPr>
    <w:rPr>
      <w:b/>
    </w:rPr>
  </w:style>
  <w:style w:type="character" w:customStyle="1" w:styleId="OrderTitleChar">
    <w:name w:val="Order Title Char"/>
    <w:basedOn w:val="TitleChar"/>
    <w:link w:val="OrderTitle"/>
    <w:rsid w:val="00241765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character" w:customStyle="1" w:styleId="SignatureBlockDateChar">
    <w:name w:val="Signature Block Date Char"/>
    <w:basedOn w:val="BodyTextIndentedCharChar"/>
    <w:link w:val="SignatureBlockDate"/>
    <w:rsid w:val="009F4606"/>
    <w:rPr>
      <w:rFonts w:eastAsia="SimSun"/>
      <w:b/>
      <w:sz w:val="24"/>
      <w:szCs w:val="24"/>
      <w:lang w:eastAsia="zh-CN"/>
    </w:rPr>
  </w:style>
  <w:style w:type="paragraph" w:customStyle="1" w:styleId="OrderStyle">
    <w:name w:val="Order Style"/>
    <w:basedOn w:val="Normal"/>
    <w:link w:val="OrderStyleChar"/>
    <w:qFormat/>
    <w:rsid w:val="008F33A9"/>
    <w:pPr>
      <w:jc w:val="left"/>
    </w:pPr>
    <w:rPr>
      <w:rFonts w:eastAsia="SimSun"/>
      <w:b/>
      <w:caps/>
    </w:rPr>
  </w:style>
  <w:style w:type="character" w:customStyle="1" w:styleId="OrderStyleChar">
    <w:name w:val="Order Style Char"/>
    <w:basedOn w:val="DefaultParagraphFont"/>
    <w:link w:val="OrderStyle"/>
    <w:rsid w:val="008F33A9"/>
    <w:rPr>
      <w:rFonts w:eastAsia="SimSun"/>
      <w:b/>
      <w:caps/>
      <w:sz w:val="24"/>
      <w:lang w:eastAsia="zh-TW"/>
    </w:rPr>
  </w:style>
  <w:style w:type="character" w:customStyle="1" w:styleId="FootnoteTextChar">
    <w:name w:val="Footnote Text Char"/>
    <w:basedOn w:val="DefaultParagraphFont"/>
    <w:link w:val="FootnoteText"/>
    <w:rsid w:val="00D9031F"/>
    <w:rPr>
      <w:lang w:eastAsia="zh-TW"/>
    </w:rPr>
  </w:style>
  <w:style w:type="paragraph" w:customStyle="1" w:styleId="FilePath">
    <w:name w:val="File Path"/>
    <w:basedOn w:val="Normal"/>
    <w:link w:val="FilePathChar"/>
    <w:qFormat/>
    <w:rsid w:val="0011564F"/>
    <w:pPr>
      <w:spacing w:before="120"/>
    </w:pPr>
    <w:rPr>
      <w:sz w:val="16"/>
    </w:rPr>
  </w:style>
  <w:style w:type="character" w:customStyle="1" w:styleId="FilePathChar">
    <w:name w:val="File Path Char"/>
    <w:basedOn w:val="DefaultParagraphFont"/>
    <w:link w:val="FilePath"/>
    <w:rsid w:val="0011564F"/>
    <w:rPr>
      <w:sz w:val="16"/>
      <w:lang w:eastAsia="zh-TW"/>
    </w:rPr>
  </w:style>
  <w:style w:type="paragraph" w:styleId="BalloonText">
    <w:name w:val="Balloon Text"/>
    <w:basedOn w:val="Normal"/>
    <w:link w:val="BalloonTextChar"/>
    <w:rsid w:val="00906C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6C96"/>
    <w:rPr>
      <w:rFonts w:ascii="Tahoma" w:hAnsi="Tahoma" w:cs="Tahoma"/>
      <w:sz w:val="16"/>
      <w:szCs w:val="16"/>
      <w:lang w:eastAsia="zh-TW"/>
    </w:rPr>
  </w:style>
  <w:style w:type="paragraph" w:customStyle="1" w:styleId="StyleBoldCentered">
    <w:name w:val="Style Bold Centered"/>
    <w:basedOn w:val="Normal"/>
    <w:rsid w:val="00A00020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AFCC2-4962-4FAC-8F23-E72312852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</Template>
  <TotalTime>8</TotalTime>
  <Pages>1</Pages>
  <Words>182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Kang</dc:creator>
  <cp:lastModifiedBy>Brown, Lisa</cp:lastModifiedBy>
  <cp:revision>5</cp:revision>
  <cp:lastPrinted>2015-10-05T15:18:00Z</cp:lastPrinted>
  <dcterms:created xsi:type="dcterms:W3CDTF">2015-10-05T15:12:00Z</dcterms:created>
  <dcterms:modified xsi:type="dcterms:W3CDTF">2015-10-05T15:38:00Z</dcterms:modified>
</cp:coreProperties>
</file>